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A1C5" w14:textId="286D0221" w:rsidR="008034EB" w:rsidRDefault="008034EB" w:rsidP="008034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KYLLEGREWE</w:t>
      </w:r>
      <w:r>
        <w:rPr>
          <w:rFonts w:eastAsia="Times New Roman" w:cs="Times New Roman"/>
          <w:szCs w:val="24"/>
        </w:rPr>
        <w:t xml:space="preserve">       (</w:t>
      </w:r>
      <w:r>
        <w:rPr>
          <w:rFonts w:eastAsia="Times New Roman" w:cs="Times New Roman"/>
          <w:szCs w:val="24"/>
        </w:rPr>
        <w:t>d.</w:t>
      </w:r>
      <w:r>
        <w:rPr>
          <w:rFonts w:eastAsia="Times New Roman" w:cs="Times New Roman"/>
          <w:szCs w:val="24"/>
        </w:rPr>
        <w:t>1484)</w:t>
      </w:r>
    </w:p>
    <w:p w14:paraId="484DC939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6B2D748F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49DD7E85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Son:   Thomas(q.v.).</w:t>
      </w:r>
    </w:p>
    <w:p w14:paraId="514B95CC" w14:textId="77777777" w:rsidR="008034EB" w:rsidRDefault="008034EB" w:rsidP="008034E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vol.XXV </w:t>
      </w:r>
    </w:p>
    <w:p w14:paraId="5BBE9903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p.80)</w:t>
      </w:r>
    </w:p>
    <w:p w14:paraId="3A00E321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4F163710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224B44FE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Jul.1484</w:t>
      </w:r>
      <w:r>
        <w:rPr>
          <w:rFonts w:eastAsia="Times New Roman" w:cs="Times New Roman"/>
          <w:szCs w:val="24"/>
        </w:rPr>
        <w:tab/>
        <w:t>He died.   (ibid.)</w:t>
      </w:r>
    </w:p>
    <w:p w14:paraId="3CA2987E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44C0F9E8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</w:p>
    <w:p w14:paraId="3A4014D8" w14:textId="77777777" w:rsidR="008034EB" w:rsidRDefault="008034EB" w:rsidP="008034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June 2023</w:t>
      </w:r>
    </w:p>
    <w:p w14:paraId="343FA4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A680F" w14:textId="77777777" w:rsidR="008034EB" w:rsidRDefault="008034EB" w:rsidP="009139A6">
      <w:r>
        <w:separator/>
      </w:r>
    </w:p>
  </w:endnote>
  <w:endnote w:type="continuationSeparator" w:id="0">
    <w:p w14:paraId="2DDC7B36" w14:textId="77777777" w:rsidR="008034EB" w:rsidRDefault="008034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1D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D6A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34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3C00" w14:textId="77777777" w:rsidR="008034EB" w:rsidRDefault="008034EB" w:rsidP="009139A6">
      <w:r>
        <w:separator/>
      </w:r>
    </w:p>
  </w:footnote>
  <w:footnote w:type="continuationSeparator" w:id="0">
    <w:p w14:paraId="240DD34B" w14:textId="77777777" w:rsidR="008034EB" w:rsidRDefault="008034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9E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24F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77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4EB"/>
    <w:rsid w:val="000666E0"/>
    <w:rsid w:val="002510B7"/>
    <w:rsid w:val="005C130B"/>
    <w:rsid w:val="008034E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004C"/>
  <w15:chartTrackingRefBased/>
  <w15:docId w15:val="{B6747DDC-3E0B-482C-ADEB-1D21D7CB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2023-06-14T20:36:00Z</dcterms:created>
  <dcterms:modified xsi:type="dcterms:W3CDTF">2023-06-14T20:36:00Z</dcterms:modified>
</cp:coreProperties>
</file>